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BD0E4" w14:textId="77777777" w:rsidR="00C30C26" w:rsidRPr="00C22D33" w:rsidRDefault="00C30C26" w:rsidP="00C30C26">
      <w:pPr>
        <w:pStyle w:val="Telobesedila"/>
        <w:spacing w:after="0"/>
        <w:ind w:firstLine="0"/>
        <w:rPr>
          <w:rFonts w:ascii="Arial" w:hAnsi="Arial" w:cs="Arial"/>
        </w:rPr>
      </w:pPr>
    </w:p>
    <w:p w14:paraId="10E99A71" w14:textId="77777777" w:rsidR="00C30C26" w:rsidRPr="00C22D33" w:rsidRDefault="00C30C26" w:rsidP="00C30C26">
      <w:pPr>
        <w:jc w:val="center"/>
        <w:rPr>
          <w:rFonts w:ascii="Arial" w:eastAsiaTheme="minorHAnsi" w:hAnsi="Arial" w:cs="Arial"/>
          <w:lang w:eastAsia="en-US"/>
        </w:rPr>
      </w:pPr>
      <w:r w:rsidRPr="00C22D33">
        <w:rPr>
          <w:rFonts w:ascii="Arial" w:hAnsi="Arial" w:cs="Arial"/>
          <w:b/>
        </w:rPr>
        <w:t>FINANČNO ZAVAROVANJE ZA RESNOST PONUDBE</w:t>
      </w:r>
    </w:p>
    <w:p w14:paraId="23CECF89" w14:textId="03ACDFC4" w:rsidR="00424790" w:rsidRDefault="00C30C26" w:rsidP="00424790">
      <w:pPr>
        <w:jc w:val="center"/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 xml:space="preserve">MENIČNA IZJAVA S POOBLASTILOM ZA IZPOLNITEV </w:t>
      </w:r>
    </w:p>
    <w:p w14:paraId="7C51F54E" w14:textId="77777777" w:rsidR="00547466" w:rsidRDefault="00547466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Ustrezno označi: </w:t>
      </w:r>
    </w:p>
    <w:p w14:paraId="33699A89" w14:textId="5E65A403" w:rsidR="00547466" w:rsidRDefault="00547466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 1</w:t>
      </w:r>
    </w:p>
    <w:p w14:paraId="0BC104E5" w14:textId="6B1E5C3F" w:rsidR="00547466" w:rsidRDefault="00547466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 2</w:t>
      </w:r>
    </w:p>
    <w:p w14:paraId="24D07EA6" w14:textId="77777777" w:rsidR="00547466" w:rsidRDefault="00547466" w:rsidP="00424790">
      <w:pPr>
        <w:jc w:val="center"/>
        <w:rPr>
          <w:rFonts w:ascii="Arial" w:hAnsi="Arial" w:cs="Arial"/>
          <w:b/>
        </w:rPr>
      </w:pPr>
    </w:p>
    <w:p w14:paraId="344E1CDE" w14:textId="77777777" w:rsidR="00D96556" w:rsidRDefault="00D96556" w:rsidP="00C30C26">
      <w:pPr>
        <w:rPr>
          <w:rFonts w:ascii="Arial" w:hAnsi="Arial" w:cs="Arial"/>
          <w:b/>
        </w:rPr>
      </w:pPr>
    </w:p>
    <w:p w14:paraId="31C7DAB4" w14:textId="0785D522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Ponudnik: ______________________________________________________________ </w:t>
      </w:r>
    </w:p>
    <w:p w14:paraId="5B1E0288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                   (firma in sedež družbe oziroma samostojnega podjetnika)</w:t>
      </w:r>
    </w:p>
    <w:p w14:paraId="2953FEC3" w14:textId="77777777" w:rsidR="00C30C26" w:rsidRPr="00C22D33" w:rsidRDefault="00C30C26" w:rsidP="00C30C26">
      <w:pPr>
        <w:rPr>
          <w:rFonts w:ascii="Arial" w:hAnsi="Arial" w:cs="Arial"/>
        </w:rPr>
      </w:pPr>
    </w:p>
    <w:p w14:paraId="16615323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Zakoniti zastopnik (izdajatelj menice) ____________________________________________________</w:t>
      </w:r>
    </w:p>
    <w:p w14:paraId="2EBF2674" w14:textId="77777777" w:rsidR="00C30C26" w:rsidRPr="00C22D33" w:rsidRDefault="00C30C26" w:rsidP="00C30C26">
      <w:pPr>
        <w:rPr>
          <w:rFonts w:ascii="Arial" w:hAnsi="Arial" w:cs="Arial"/>
        </w:rPr>
      </w:pPr>
    </w:p>
    <w:p w14:paraId="76330794" w14:textId="03279AB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nepreklicno in brezpogojno izjavljam, da pooblaščam Komunalo Slovenj Gradec d.o.o., Pameče 177</w:t>
      </w:r>
      <w:r w:rsidR="00424790" w:rsidRPr="00C22D33">
        <w:rPr>
          <w:rFonts w:ascii="Arial" w:hAnsi="Arial" w:cs="Arial"/>
        </w:rPr>
        <w:t>A</w:t>
      </w:r>
      <w:r w:rsidRPr="00C22D33">
        <w:rPr>
          <w:rFonts w:ascii="Arial" w:hAnsi="Arial" w:cs="Arial"/>
        </w:rPr>
        <w:t xml:space="preserve">, 2380 Slovenj Gradec, da lahko podpisano bianco menico, ki je bila izročena kot zavarovanje za resnost ponudbe za javni razpis za </w:t>
      </w:r>
      <w:bookmarkStart w:id="0" w:name="_Hlk144726114"/>
      <w:r w:rsidR="00111D19" w:rsidRPr="005971BA">
        <w:rPr>
          <w:rFonts w:ascii="Arial" w:hAnsi="Arial" w:cs="Arial"/>
          <w:b/>
          <w:bCs/>
        </w:rPr>
        <w:t>»</w:t>
      </w:r>
      <w:r w:rsidR="00547466">
        <w:rPr>
          <w:rFonts w:ascii="Arial" w:hAnsi="Arial" w:cs="Arial"/>
          <w:b/>
          <w:bCs/>
        </w:rPr>
        <w:t>Dobava mineralnega agregata – lomljenca iz kamnoloma</w:t>
      </w:r>
      <w:r w:rsidR="00111D19" w:rsidRPr="005971BA">
        <w:rPr>
          <w:rFonts w:ascii="Arial" w:hAnsi="Arial" w:cs="Arial"/>
          <w:b/>
          <w:bCs/>
        </w:rPr>
        <w:t>«</w:t>
      </w:r>
      <w:r w:rsidR="00111D19" w:rsidRPr="005971BA">
        <w:rPr>
          <w:rFonts w:ascii="Arial" w:hAnsi="Arial" w:cs="Arial"/>
        </w:rPr>
        <w:t xml:space="preserve">, </w:t>
      </w:r>
      <w:bookmarkEnd w:id="0"/>
      <w:r w:rsidRPr="00C22D33">
        <w:rPr>
          <w:rFonts w:ascii="Arial" w:hAnsi="Arial" w:cs="Arial"/>
          <w:b/>
        </w:rPr>
        <w:t xml:space="preserve">interna št. naročnika </w:t>
      </w:r>
      <w:r w:rsidR="00734681" w:rsidRPr="00C22D33">
        <w:rPr>
          <w:rFonts w:ascii="Arial" w:hAnsi="Arial" w:cs="Arial"/>
          <w:b/>
        </w:rPr>
        <w:t>JN-</w:t>
      </w:r>
      <w:r w:rsidR="00547466">
        <w:rPr>
          <w:rFonts w:ascii="Arial" w:hAnsi="Arial" w:cs="Arial"/>
          <w:b/>
        </w:rPr>
        <w:t>3Me</w:t>
      </w:r>
      <w:r w:rsidR="00734681" w:rsidRPr="00C22D33">
        <w:rPr>
          <w:rFonts w:ascii="Arial" w:hAnsi="Arial" w:cs="Arial"/>
          <w:b/>
        </w:rPr>
        <w:t>/202</w:t>
      </w:r>
      <w:r w:rsidR="00547466">
        <w:rPr>
          <w:rFonts w:ascii="Arial" w:hAnsi="Arial" w:cs="Arial"/>
          <w:b/>
        </w:rPr>
        <w:t>4</w:t>
      </w:r>
      <w:r w:rsidRPr="00C22D33">
        <w:rPr>
          <w:rFonts w:ascii="Arial" w:hAnsi="Arial" w:cs="Arial"/>
          <w:b/>
        </w:rPr>
        <w:t xml:space="preserve">, </w:t>
      </w:r>
      <w:r w:rsidRPr="00C22D33">
        <w:rPr>
          <w:rFonts w:ascii="Arial" w:hAnsi="Arial" w:cs="Arial"/>
        </w:rPr>
        <w:t xml:space="preserve">objavljenim na Portalu javnih naročil, skladno z določili dokumentacije </w:t>
      </w:r>
      <w:r w:rsidR="00424790" w:rsidRPr="00C22D33">
        <w:rPr>
          <w:rFonts w:ascii="Arial" w:hAnsi="Arial" w:cs="Arial"/>
        </w:rPr>
        <w:t xml:space="preserve">v zvezi oddajo javnega naročila </w:t>
      </w:r>
      <w:r w:rsidRPr="00C22D33">
        <w:rPr>
          <w:rFonts w:ascii="Arial" w:hAnsi="Arial" w:cs="Arial"/>
        </w:rPr>
        <w:t xml:space="preserve">in ponudbe za predmetni javni razpis, brez poprejšnjega obvestila izpolni v vseh neizpolnjenih delih za znesek </w:t>
      </w:r>
      <w:r w:rsidR="00547466">
        <w:rPr>
          <w:rFonts w:ascii="Arial" w:hAnsi="Arial" w:cs="Arial"/>
          <w:b/>
        </w:rPr>
        <w:t>_________</w:t>
      </w:r>
      <w:r w:rsidRPr="00C22D33">
        <w:rPr>
          <w:rFonts w:ascii="Arial" w:hAnsi="Arial" w:cs="Arial"/>
          <w:b/>
        </w:rPr>
        <w:t xml:space="preserve"> EUR</w:t>
      </w:r>
      <w:r w:rsidRPr="00C22D33">
        <w:rPr>
          <w:rFonts w:ascii="Arial" w:hAnsi="Arial" w:cs="Arial"/>
        </w:rPr>
        <w:t>, če:</w:t>
      </w:r>
    </w:p>
    <w:p w14:paraId="418F61DD" w14:textId="77777777" w:rsidR="00111D19" w:rsidRPr="00C22D33" w:rsidRDefault="00111D19" w:rsidP="00C30C26">
      <w:pPr>
        <w:rPr>
          <w:rFonts w:ascii="Arial" w:hAnsi="Arial" w:cs="Arial"/>
        </w:rPr>
      </w:pPr>
    </w:p>
    <w:p w14:paraId="62BD7598" w14:textId="345250A1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umakne ponudbo po </w:t>
      </w:r>
      <w:r w:rsidR="0080623C">
        <w:rPr>
          <w:rFonts w:ascii="Arial" w:hAnsi="Arial" w:cs="Arial"/>
        </w:rPr>
        <w:t>poteku</w:t>
      </w:r>
      <w:r w:rsidRPr="00C22D33">
        <w:rPr>
          <w:rFonts w:ascii="Arial" w:hAnsi="Arial" w:cs="Arial"/>
        </w:rPr>
        <w:t xml:space="preserve"> roka za </w:t>
      </w:r>
      <w:r w:rsidR="0080623C">
        <w:rPr>
          <w:rFonts w:ascii="Arial" w:hAnsi="Arial" w:cs="Arial"/>
        </w:rPr>
        <w:t>prejem</w:t>
      </w:r>
      <w:r w:rsidRPr="00C22D33">
        <w:rPr>
          <w:rFonts w:ascii="Arial" w:hAnsi="Arial" w:cs="Arial"/>
        </w:rPr>
        <w:t xml:space="preserve"> ponudb</w:t>
      </w:r>
      <w:r w:rsidR="0080623C">
        <w:rPr>
          <w:rFonts w:ascii="Arial" w:hAnsi="Arial" w:cs="Arial"/>
        </w:rPr>
        <w:t xml:space="preserve"> ali nedopustno spremeni ponudbo v času njene veljavnosti ali</w:t>
      </w:r>
    </w:p>
    <w:p w14:paraId="19553EC2" w14:textId="15AE8B48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</w:t>
      </w:r>
      <w:r w:rsidR="0080623C">
        <w:rPr>
          <w:rFonts w:ascii="Arial" w:hAnsi="Arial" w:cs="Arial"/>
        </w:rPr>
        <w:t>na poziv naročnik ne podpiše pogodbe ali zavrne podpis pogodbe ali</w:t>
      </w:r>
    </w:p>
    <w:p w14:paraId="76555996" w14:textId="247A7E96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>ponudnik (izdajatelj menice)</w:t>
      </w:r>
      <w:r w:rsidR="0007376D"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ne predloži zavarovanja za dobro izvedbo pogodbenih obveznosti</w:t>
      </w:r>
      <w:r w:rsidR="0007376D">
        <w:rPr>
          <w:rFonts w:ascii="Arial" w:hAnsi="Arial" w:cs="Arial"/>
        </w:rPr>
        <w:t xml:space="preserve"> v skladu s pogoji naročila.</w:t>
      </w:r>
    </w:p>
    <w:p w14:paraId="435AC9C6" w14:textId="77777777" w:rsidR="00C30C26" w:rsidRPr="00C22D33" w:rsidRDefault="00C30C26" w:rsidP="00C30C26">
      <w:pPr>
        <w:rPr>
          <w:rFonts w:ascii="Arial" w:hAnsi="Arial" w:cs="Arial"/>
        </w:rPr>
      </w:pPr>
    </w:p>
    <w:p w14:paraId="0CFB9B8E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 </w:t>
      </w:r>
    </w:p>
    <w:p w14:paraId="2B8B5C45" w14:textId="77777777" w:rsidR="00C30C26" w:rsidRPr="00C22D33" w:rsidRDefault="00C30C26" w:rsidP="00C30C26">
      <w:pPr>
        <w:rPr>
          <w:rFonts w:ascii="Arial" w:hAnsi="Arial" w:cs="Arial"/>
        </w:rPr>
      </w:pPr>
    </w:p>
    <w:p w14:paraId="1C5F9A10" w14:textId="77777777" w:rsidR="00C30C26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se odreka vsem ugovorom proti tako izpolnjeni menici in se zavezuje menico plačati ko dospe, v gotovini.</w:t>
      </w:r>
    </w:p>
    <w:p w14:paraId="0A6A2F7D" w14:textId="77777777" w:rsidR="00CF2B92" w:rsidRDefault="00CF2B92" w:rsidP="00C30C26">
      <w:pPr>
        <w:rPr>
          <w:rFonts w:ascii="Arial" w:hAnsi="Arial" w:cs="Arial"/>
        </w:rPr>
      </w:pPr>
    </w:p>
    <w:p w14:paraId="5E701A6B" w14:textId="79DEF3F8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Pooblaščamo Komunalo Slovenj Gradec d.o.o., da menico domicilira pri </w:t>
      </w:r>
      <w:r>
        <w:rPr>
          <w:rFonts w:ascii="Arial" w:hAnsi="Arial" w:cs="Arial"/>
        </w:rPr>
        <w:t xml:space="preserve">katerikoli </w:t>
      </w:r>
      <w:r w:rsidRPr="00C22D33">
        <w:rPr>
          <w:rFonts w:ascii="Arial" w:hAnsi="Arial" w:cs="Arial"/>
        </w:rPr>
        <w:t>banki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 xml:space="preserve">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>.</w:t>
      </w:r>
    </w:p>
    <w:p w14:paraId="4C84A46D" w14:textId="77777777" w:rsidR="00C30C26" w:rsidRPr="00C22D33" w:rsidRDefault="00C30C26" w:rsidP="00C30C26">
      <w:pPr>
        <w:rPr>
          <w:rFonts w:ascii="Arial" w:hAnsi="Arial" w:cs="Arial"/>
        </w:rPr>
      </w:pPr>
    </w:p>
    <w:p w14:paraId="17A4C83C" w14:textId="47A21A30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Veljavnost menične izjave začne teči z dnem, ki je določen za oddajo ponudb, to je z dnem </w:t>
      </w:r>
      <w:r w:rsidR="007523C7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C34DA7" w:rsidRPr="00C442C7">
        <w:rPr>
          <w:rFonts w:ascii="Arial" w:hAnsi="Arial" w:cs="Arial"/>
        </w:rPr>
        <w:t>202</w:t>
      </w:r>
      <w:r w:rsidR="00547466">
        <w:rPr>
          <w:rFonts w:ascii="Arial" w:hAnsi="Arial" w:cs="Arial"/>
        </w:rPr>
        <w:t>4</w:t>
      </w:r>
      <w:r w:rsidRPr="00C442C7">
        <w:rPr>
          <w:rFonts w:ascii="Arial" w:hAnsi="Arial" w:cs="Arial"/>
        </w:rPr>
        <w:t xml:space="preserve"> in</w:t>
      </w:r>
      <w:r w:rsidRPr="00C22D33">
        <w:rPr>
          <w:rFonts w:ascii="Arial" w:hAnsi="Arial" w:cs="Arial"/>
        </w:rPr>
        <w:t xml:space="preserve"> velja do dne, ki je določen za veljavnost ponudb</w:t>
      </w:r>
      <w:r w:rsidR="00E85126" w:rsidRPr="00C22D33"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 xml:space="preserve">to je do dne </w:t>
      </w:r>
      <w:r w:rsidR="002D624D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</w:rPr>
        <w:t>(</w:t>
      </w:r>
      <w:r w:rsidR="00A546DD">
        <w:rPr>
          <w:rFonts w:ascii="Arial" w:hAnsi="Arial" w:cs="Arial"/>
        </w:rPr>
        <w:t xml:space="preserve">najmanj </w:t>
      </w:r>
      <w:r w:rsidR="00547466">
        <w:rPr>
          <w:rFonts w:ascii="Arial" w:hAnsi="Arial" w:cs="Arial"/>
        </w:rPr>
        <w:t>6</w:t>
      </w:r>
      <w:r w:rsidR="002D624D" w:rsidRPr="00C22D33">
        <w:rPr>
          <w:rFonts w:ascii="Arial" w:hAnsi="Arial" w:cs="Arial"/>
        </w:rPr>
        <w:t>0 dni od datuma odpiranja ponudb)</w:t>
      </w:r>
      <w:r w:rsidRPr="00C22D33">
        <w:rPr>
          <w:rFonts w:ascii="Arial" w:hAnsi="Arial" w:cs="Arial"/>
          <w:b/>
          <w:bCs/>
        </w:rPr>
        <w:t>.</w:t>
      </w:r>
    </w:p>
    <w:p w14:paraId="27A26916" w14:textId="77777777" w:rsidR="00C30C26" w:rsidRPr="00C22D33" w:rsidRDefault="00C30C26" w:rsidP="00C30C26">
      <w:pPr>
        <w:rPr>
          <w:rFonts w:ascii="Arial" w:hAnsi="Arial" w:cs="Arial"/>
        </w:rPr>
      </w:pPr>
    </w:p>
    <w:p w14:paraId="1CA628D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2D7899C4" w14:textId="77777777" w:rsidR="00C30C26" w:rsidRPr="00C22D33" w:rsidRDefault="00C30C26" w:rsidP="00C30C26">
      <w:pPr>
        <w:rPr>
          <w:rFonts w:ascii="Arial" w:hAnsi="Arial" w:cs="Arial"/>
        </w:rPr>
      </w:pPr>
    </w:p>
    <w:p w14:paraId="06AFC4C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hkrati POOBLAŠČAM naročnika Komunala Slovenj Gradec d.o.o., Pameče 177, 2380 Slovenj Gradec, da predloži menico na unovčenje in izrecno dovoljujem banki izplačilo take menice.</w:t>
      </w:r>
    </w:p>
    <w:p w14:paraId="7DEB9081" w14:textId="77777777" w:rsidR="00CF2B92" w:rsidRDefault="00CF2B92" w:rsidP="00C30C26">
      <w:pPr>
        <w:rPr>
          <w:rFonts w:ascii="Arial" w:hAnsi="Arial" w:cs="Arial"/>
        </w:rPr>
      </w:pPr>
    </w:p>
    <w:p w14:paraId="137A30BD" w14:textId="77777777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>izplačilo take menice.</w:t>
      </w:r>
    </w:p>
    <w:p w14:paraId="51AC886B" w14:textId="77777777" w:rsidR="00CF2B92" w:rsidRDefault="00CF2B92" w:rsidP="00CF2B92">
      <w:pPr>
        <w:rPr>
          <w:rFonts w:ascii="Arial" w:hAnsi="Arial" w:cs="Arial"/>
        </w:rPr>
      </w:pPr>
    </w:p>
    <w:p w14:paraId="62FA4ED4" w14:textId="77777777" w:rsidR="00CF2B92" w:rsidRDefault="00CF2B92" w:rsidP="00CF2B92">
      <w:pPr>
        <w:rPr>
          <w:rFonts w:ascii="Arial" w:hAnsi="Arial" w:cs="Arial"/>
        </w:rPr>
      </w:pPr>
      <w:r w:rsidRPr="00097B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75BBE8BB" w14:textId="77777777" w:rsidR="00CF2B92" w:rsidRDefault="00CF2B92" w:rsidP="00CF2B92">
      <w:pPr>
        <w:rPr>
          <w:rFonts w:ascii="Arial" w:hAnsi="Arial" w:cs="Arial"/>
        </w:rPr>
      </w:pPr>
    </w:p>
    <w:p w14:paraId="044C4987" w14:textId="7C35FCEF" w:rsidR="00CF2B92" w:rsidRPr="00CD30B0" w:rsidRDefault="00CF2B92" w:rsidP="00CF2B92">
      <w:pPr>
        <w:rPr>
          <w:rFonts w:ascii="Arial" w:hAnsi="Arial" w:cs="Arial"/>
        </w:rPr>
      </w:pPr>
      <w:r w:rsidRPr="00CD30B0">
        <w:rPr>
          <w:rFonts w:ascii="Arial" w:hAnsi="Arial" w:cs="Arial"/>
        </w:rPr>
        <w:lastRenderedPageBreak/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</w:t>
      </w:r>
      <w:r w:rsidR="00197ADE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v skladu z vsakokrat veljavnimi predpisi, da Komunal</w:t>
      </w:r>
      <w:r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Slovenj Gradec d.o.o., Pameče 177A, 2380 Slovenj Gradec 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6A0700C5" w14:textId="77777777" w:rsidR="00424790" w:rsidRPr="00C22D33" w:rsidRDefault="00424790" w:rsidP="00C30C26">
      <w:pPr>
        <w:rPr>
          <w:rFonts w:ascii="Arial" w:hAnsi="Arial" w:cs="Arial"/>
        </w:rPr>
      </w:pPr>
    </w:p>
    <w:p w14:paraId="013711EB" w14:textId="5494C2E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0CBA5FEA" w14:textId="77777777" w:rsidR="00782FE7" w:rsidRDefault="00782FE7" w:rsidP="00782FE7">
      <w:pPr>
        <w:rPr>
          <w:rFonts w:ascii="Arial" w:hAnsi="Arial" w:cs="Arial"/>
        </w:rPr>
      </w:pPr>
    </w:p>
    <w:p w14:paraId="79FA66CB" w14:textId="77777777" w:rsidR="00782FE7" w:rsidRPr="00C22D33" w:rsidRDefault="00782FE7" w:rsidP="00782FE7">
      <w:pPr>
        <w:rPr>
          <w:rFonts w:ascii="Arial" w:hAnsi="Arial" w:cs="Arial"/>
        </w:rPr>
      </w:pPr>
      <w:r w:rsidRPr="00C22D33">
        <w:rPr>
          <w:rFonts w:ascii="Arial" w:hAnsi="Arial" w:cs="Arial"/>
          <w:b/>
        </w:rPr>
        <w:t xml:space="preserve">Priloga: </w:t>
      </w:r>
      <w:r w:rsidRPr="00C22D33">
        <w:rPr>
          <w:rFonts w:ascii="Arial" w:hAnsi="Arial" w:cs="Arial"/>
        </w:rPr>
        <w:t>ena (1) bianco menica</w:t>
      </w:r>
    </w:p>
    <w:p w14:paraId="0B76414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550D4AC6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2574170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60BEC39F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35862FB7" w14:textId="77777777" w:rsidR="00782FE7" w:rsidRPr="00C22D33" w:rsidRDefault="00782FE7" w:rsidP="00C30C26">
      <w:pPr>
        <w:ind w:left="540" w:hanging="540"/>
        <w:rPr>
          <w:rFonts w:ascii="Arial" w:hAnsi="Arial" w:cs="Arial"/>
        </w:rPr>
      </w:pPr>
    </w:p>
    <w:p w14:paraId="60E74ADA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Kraj in datum: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Žig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podpis zakonitega zastopnika</w:t>
      </w:r>
    </w:p>
    <w:p w14:paraId="242F7426" w14:textId="77777777" w:rsidR="00C30C26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gospodarskega subjekta</w:t>
      </w:r>
    </w:p>
    <w:p w14:paraId="6F74B433" w14:textId="5A39B018" w:rsidR="00782FE7" w:rsidRPr="00C22D33" w:rsidRDefault="00782FE7" w:rsidP="00C30C26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(izdajatelj menice)</w:t>
      </w:r>
    </w:p>
    <w:p w14:paraId="4B879F4F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</w:p>
    <w:p w14:paraId="2CF77ACF" w14:textId="3AA2C2F0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_____________________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_______________</w:t>
      </w:r>
      <w:r w:rsidR="00782FE7">
        <w:rPr>
          <w:rFonts w:ascii="Arial" w:hAnsi="Arial" w:cs="Arial"/>
        </w:rPr>
        <w:t>______</w:t>
      </w:r>
      <w:r w:rsidRPr="00C22D33">
        <w:rPr>
          <w:rFonts w:ascii="Arial" w:hAnsi="Arial" w:cs="Arial"/>
        </w:rPr>
        <w:t>_</w:t>
      </w:r>
    </w:p>
    <w:p w14:paraId="2D2F1A43" w14:textId="3680786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82FE7">
        <w:rPr>
          <w:rFonts w:ascii="Arial" w:hAnsi="Arial" w:cs="Arial"/>
          <w:bCs/>
        </w:rPr>
        <w:t>(firma)</w:t>
      </w:r>
    </w:p>
    <w:p w14:paraId="030F45A0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7BEEB0F6" w14:textId="4BBD934A" w:rsidR="00C30C26" w:rsidRPr="00574298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74298">
        <w:rPr>
          <w:rFonts w:ascii="Arial" w:hAnsi="Arial" w:cs="Arial"/>
          <w:bCs/>
        </w:rPr>
        <w:t>______________________</w:t>
      </w:r>
    </w:p>
    <w:p w14:paraId="0F07C329" w14:textId="657960C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</w:t>
      </w:r>
      <w:r w:rsidRPr="00782FE7">
        <w:rPr>
          <w:rFonts w:ascii="Arial" w:hAnsi="Arial" w:cs="Arial"/>
          <w:bCs/>
        </w:rPr>
        <w:t>(podpis zastopnika)</w:t>
      </w:r>
    </w:p>
    <w:p w14:paraId="42E197DF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638C299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246F0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7C546D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63AE53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C7863C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199436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FBBAC8B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DD7407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5CFF0C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5544E2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E46AB1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81EA6C3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AF06806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3D3783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2B774C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07C2D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BCBB0E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04EDAEC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C31686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E7E002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1CD20F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3A2A44D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44C8672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06CE72EC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391B815B" w14:textId="77777777" w:rsidR="00C30C26" w:rsidRPr="00574298" w:rsidRDefault="00C30C26" w:rsidP="00C30C26">
      <w:pPr>
        <w:rPr>
          <w:rFonts w:ascii="Arial" w:hAnsi="Arial" w:cs="Arial"/>
          <w:b/>
          <w:sz w:val="18"/>
          <w:szCs w:val="18"/>
        </w:rPr>
      </w:pPr>
      <w:r w:rsidRPr="00574298">
        <w:rPr>
          <w:rFonts w:ascii="Arial" w:hAnsi="Arial" w:cs="Arial"/>
          <w:b/>
          <w:sz w:val="18"/>
          <w:szCs w:val="18"/>
        </w:rPr>
        <w:t>Opomba:</w:t>
      </w:r>
    </w:p>
    <w:p w14:paraId="6F3E4DAF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b/>
          <w:sz w:val="18"/>
          <w:szCs w:val="18"/>
        </w:rPr>
      </w:pPr>
    </w:p>
    <w:p w14:paraId="4437134F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sz w:val="18"/>
          <w:szCs w:val="18"/>
        </w:rPr>
      </w:pPr>
      <w:r w:rsidRPr="00574298">
        <w:rPr>
          <w:rFonts w:ascii="Arial" w:hAnsi="Arial" w:cs="Arial"/>
          <w:sz w:val="18"/>
          <w:szCs w:val="18"/>
        </w:rPr>
        <w:t>Ponudnik k ponudbi predloži podpisano in žigosano menično izjavo in podpisano in žigosano bianko menico.</w:t>
      </w:r>
    </w:p>
    <w:p w14:paraId="0FEC845C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b/>
          <w:sz w:val="18"/>
          <w:szCs w:val="18"/>
        </w:rPr>
      </w:pPr>
    </w:p>
    <w:p w14:paraId="20DEC0CC" w14:textId="4721591A" w:rsidR="00785247" w:rsidRPr="00574298" w:rsidRDefault="00204567" w:rsidP="008D793C">
      <w:pPr>
        <w:shd w:val="clear" w:color="auto" w:fill="FFFFFF"/>
        <w:rPr>
          <w:rFonts w:ascii="Arial" w:hAnsi="Arial" w:cs="Arial"/>
          <w:sz w:val="18"/>
          <w:szCs w:val="18"/>
        </w:rPr>
      </w:pPr>
      <w:r w:rsidRPr="00574298">
        <w:rPr>
          <w:rFonts w:ascii="Arial" w:hAnsi="Arial" w:cs="Arial"/>
          <w:iCs/>
          <w:sz w:val="18"/>
          <w:szCs w:val="18"/>
        </w:rPr>
        <w:t xml:space="preserve">Ponudnik </w:t>
      </w:r>
      <w:r w:rsidRPr="00574298">
        <w:rPr>
          <w:rFonts w:ascii="Arial" w:hAnsi="Arial" w:cs="Arial"/>
          <w:sz w:val="18"/>
          <w:szCs w:val="18"/>
        </w:rPr>
        <w:t xml:space="preserve">originalno podpisano in žigosano menico predloži naročniku </w:t>
      </w:r>
      <w:r w:rsidRPr="00574298">
        <w:rPr>
          <w:rFonts w:ascii="Arial" w:hAnsi="Arial" w:cs="Arial"/>
          <w:b/>
          <w:bCs/>
          <w:sz w:val="18"/>
          <w:szCs w:val="18"/>
        </w:rPr>
        <w:t>do roka za oddajo ponudb v ustrezno opremljeni ovojnici z oznako javnega naročila, pošiljatelja in navedbo »ne-odpiraj« na naslov naročnika.</w:t>
      </w:r>
      <w:r w:rsidRPr="00574298">
        <w:rPr>
          <w:rFonts w:ascii="Arial" w:hAnsi="Arial" w:cs="Arial"/>
          <w:sz w:val="18"/>
          <w:szCs w:val="18"/>
        </w:rPr>
        <w:t xml:space="preserve"> Naročnik ponudnika opozarja, da če bo skupaj z menico (tj. </w:t>
      </w:r>
      <w:r w:rsidRPr="00574298">
        <w:rPr>
          <w:rFonts w:ascii="Arial" w:hAnsi="Arial" w:cs="Arial"/>
          <w:sz w:val="18"/>
          <w:szCs w:val="18"/>
          <w:u w:val="single"/>
        </w:rPr>
        <w:t>menica in menična izjava s pooblastilom za izpolnitev</w:t>
      </w:r>
      <w:r w:rsidRPr="00574298">
        <w:rPr>
          <w:rFonts w:ascii="Arial" w:hAnsi="Arial" w:cs="Arial"/>
          <w:sz w:val="18"/>
          <w:szCs w:val="18"/>
        </w:rPr>
        <w:t>) predložena še kakršna koli druga dokumentacija, se ta ne bo štela kot del ponudbene dokumentacije. Preostali del ponudbene dokumentacije ponudnik odda v sistemu e-JN.</w:t>
      </w:r>
    </w:p>
    <w:sectPr w:rsidR="00785247" w:rsidRPr="00574298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7ABA0484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547466">
      <w:rPr>
        <w:rFonts w:ascii="Arial" w:hAnsi="Arial" w:cs="Arial"/>
        <w:noProof/>
        <w:sz w:val="16"/>
        <w:szCs w:val="16"/>
      </w:rPr>
      <w:t>3Me</w:t>
    </w:r>
    <w:r w:rsidRPr="00A7360F">
      <w:rPr>
        <w:rFonts w:ascii="Arial" w:hAnsi="Arial" w:cs="Arial"/>
        <w:noProof/>
        <w:sz w:val="16"/>
        <w:szCs w:val="16"/>
      </w:rPr>
      <w:t>/202</w:t>
    </w:r>
    <w:r w:rsidR="00547466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6"/>
  </w:num>
  <w:num w:numId="7" w16cid:durableId="381638724">
    <w:abstractNumId w:val="25"/>
  </w:num>
  <w:num w:numId="8" w16cid:durableId="991179954">
    <w:abstractNumId w:val="35"/>
  </w:num>
  <w:num w:numId="9" w16cid:durableId="919950837">
    <w:abstractNumId w:val="34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6"/>
  </w:num>
  <w:num w:numId="14" w16cid:durableId="1244486584">
    <w:abstractNumId w:val="20"/>
  </w:num>
  <w:num w:numId="15" w16cid:durableId="183253536">
    <w:abstractNumId w:val="23"/>
  </w:num>
  <w:num w:numId="16" w16cid:durableId="527834490">
    <w:abstractNumId w:val="19"/>
  </w:num>
  <w:num w:numId="17" w16cid:durableId="567805485">
    <w:abstractNumId w:val="38"/>
  </w:num>
  <w:num w:numId="18" w16cid:durableId="259144137">
    <w:abstractNumId w:val="28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29"/>
  </w:num>
  <w:num w:numId="23" w16cid:durableId="1243492187">
    <w:abstractNumId w:val="16"/>
  </w:num>
  <w:num w:numId="24" w16cid:durableId="1867668624">
    <w:abstractNumId w:val="33"/>
  </w:num>
  <w:num w:numId="25" w16cid:durableId="1491289386">
    <w:abstractNumId w:val="24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7"/>
  </w:num>
  <w:num w:numId="29" w16cid:durableId="1858035782">
    <w:abstractNumId w:val="32"/>
  </w:num>
  <w:num w:numId="30" w16cid:durableId="1277255599">
    <w:abstractNumId w:val="21"/>
  </w:num>
  <w:num w:numId="31" w16cid:durableId="720635940">
    <w:abstractNumId w:val="31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7"/>
  </w:num>
  <w:num w:numId="36" w16cid:durableId="1609655353">
    <w:abstractNumId w:val="30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376D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D19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97ADE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4567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D2A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50F1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47466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98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2FE7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87E3E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23C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D793C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6D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2C7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929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2B92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556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695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2024-02-28T05:48:00Z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